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11D6D715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 </w:t>
      </w:r>
      <w:r w:rsidR="00EB7133" w:rsidRPr="00EB7133">
        <w:rPr>
          <w:b/>
          <w:sz w:val="24"/>
          <w:szCs w:val="24"/>
        </w:rPr>
        <w:t>III/27944 Úherce-Dobrovice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1255032B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1000D5" w:rsidRPr="001000D5">
        <w:rPr>
          <w:bCs/>
          <w:sz w:val="24"/>
          <w:szCs w:val="24"/>
        </w:rPr>
        <w:t>silnice III/27944 od obce Úherce do obce Dobrovice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5F5645C" w14:textId="77777777" w:rsidR="009A2F84" w:rsidRPr="009A2F84" w:rsidRDefault="007748C9" w:rsidP="009A2F84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9A2F84" w:rsidRPr="009A2F84">
        <w:rPr>
          <w:bCs/>
          <w:sz w:val="24"/>
          <w:szCs w:val="24"/>
        </w:rPr>
        <w:t>km 10,350 – 11,150 (</w:t>
      </w:r>
      <w:proofErr w:type="spellStart"/>
      <w:r w:rsidR="009A2F84" w:rsidRPr="009A2F84">
        <w:rPr>
          <w:bCs/>
          <w:sz w:val="24"/>
          <w:szCs w:val="24"/>
        </w:rPr>
        <w:t>CleveRA</w:t>
      </w:r>
      <w:proofErr w:type="spellEnd"/>
      <w:r w:rsidR="009A2F84" w:rsidRPr="009A2F84">
        <w:rPr>
          <w:bCs/>
          <w:sz w:val="24"/>
          <w:szCs w:val="24"/>
        </w:rPr>
        <w:t xml:space="preserve"> verze sítě 2107)</w:t>
      </w:r>
    </w:p>
    <w:p w14:paraId="6218268A" w14:textId="5F64D4CE" w:rsidR="009A2F84" w:rsidRPr="009A2F84" w:rsidRDefault="009A2F84" w:rsidP="009A2F84">
      <w:pPr>
        <w:ind w:left="2124" w:hanging="2124"/>
        <w:rPr>
          <w:bCs/>
          <w:sz w:val="24"/>
          <w:szCs w:val="24"/>
        </w:rPr>
      </w:pPr>
      <w:r w:rsidRPr="009A2F84">
        <w:rPr>
          <w:bCs/>
          <w:sz w:val="24"/>
          <w:szCs w:val="24"/>
        </w:rPr>
        <w:t xml:space="preserve">                  (mezi uzlovými body 1312A137 a 1311A138)</w:t>
      </w:r>
    </w:p>
    <w:p w14:paraId="01DF9EA4" w14:textId="538B658E" w:rsidR="00DC5914" w:rsidRPr="009A2F84" w:rsidRDefault="009A2F84" w:rsidP="009A2F84">
      <w:pPr>
        <w:ind w:left="2124" w:hanging="2124"/>
        <w:rPr>
          <w:bCs/>
          <w:sz w:val="24"/>
          <w:szCs w:val="24"/>
        </w:rPr>
      </w:pPr>
      <w:r w:rsidRPr="009A2F84">
        <w:rPr>
          <w:bCs/>
          <w:sz w:val="24"/>
          <w:szCs w:val="24"/>
        </w:rPr>
        <w:t xml:space="preserve">                  délka úseku 800 m, </w:t>
      </w:r>
      <w:proofErr w:type="spellStart"/>
      <w:r w:rsidRPr="009A2F84">
        <w:rPr>
          <w:bCs/>
          <w:sz w:val="24"/>
          <w:szCs w:val="24"/>
        </w:rPr>
        <w:t>prům</w:t>
      </w:r>
      <w:proofErr w:type="spellEnd"/>
      <w:r w:rsidRPr="009A2F84">
        <w:rPr>
          <w:bCs/>
          <w:sz w:val="24"/>
          <w:szCs w:val="24"/>
        </w:rPr>
        <w:t>. šířka 6,3 m, plocha 5 040 m2</w:t>
      </w:r>
    </w:p>
    <w:p w14:paraId="77C78A3C" w14:textId="7AD5A2DC" w:rsidR="005D466A" w:rsidRDefault="005D466A" w:rsidP="00DC5914">
      <w:pPr>
        <w:ind w:left="2124" w:hanging="2124"/>
        <w:rPr>
          <w:b/>
          <w:bCs/>
          <w:sz w:val="24"/>
          <w:szCs w:val="24"/>
        </w:rPr>
      </w:pPr>
    </w:p>
    <w:p w14:paraId="20756231" w14:textId="68F6ECCC" w:rsidR="003462DB" w:rsidRDefault="00297E6F" w:rsidP="005D466A">
      <w:pPr>
        <w:ind w:left="2124" w:hanging="2124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828E9E3" wp14:editId="20C60D3F">
            <wp:extent cx="5316220" cy="3377565"/>
            <wp:effectExtent l="0" t="0" r="0" b="0"/>
            <wp:docPr id="207179185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6220" cy="3377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3903C6" w14:textId="5E80F7ED" w:rsidR="007D78E8" w:rsidRPr="007748C9" w:rsidRDefault="007D78E8" w:rsidP="005D466A">
      <w:pPr>
        <w:ind w:left="2124" w:hanging="2124"/>
        <w:rPr>
          <w:sz w:val="24"/>
          <w:szCs w:val="24"/>
        </w:rPr>
      </w:pPr>
    </w:p>
    <w:p w14:paraId="3E23CA35" w14:textId="23528F49" w:rsidR="00A576A3" w:rsidRPr="00A576A3" w:rsidRDefault="00A576A3" w:rsidP="007D78E8">
      <w:pPr>
        <w:ind w:left="2124" w:hanging="2124"/>
        <w:rPr>
          <w:bCs/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70DCD85E" w14:textId="504AAD0E" w:rsidR="00290151" w:rsidRPr="00591BEF" w:rsidRDefault="00591BEF" w:rsidP="001075A5">
      <w:pPr>
        <w:jc w:val="both"/>
        <w:rPr>
          <w:bCs/>
          <w:sz w:val="24"/>
          <w:szCs w:val="24"/>
        </w:rPr>
      </w:pPr>
      <w:r w:rsidRPr="00591BEF">
        <w:rPr>
          <w:bCs/>
          <w:sz w:val="24"/>
          <w:szCs w:val="24"/>
        </w:rPr>
        <w:t xml:space="preserve">Jedná se o komunikaci III. třídy, mezi obcemi Úherce a Dobrovice. Tento úsek dlouhý 800 m je značně nerovný po častých opravách. Vozovka vykazuje poruchy typické pro staré vyžilé vozovky tj. síťový rozpad, ztráta makro a </w:t>
      </w:r>
      <w:proofErr w:type="spellStart"/>
      <w:r w:rsidRPr="00591BEF">
        <w:rPr>
          <w:bCs/>
          <w:sz w:val="24"/>
          <w:szCs w:val="24"/>
        </w:rPr>
        <w:t>mikrotextury</w:t>
      </w:r>
      <w:proofErr w:type="spellEnd"/>
      <w:r w:rsidRPr="00591BEF">
        <w:rPr>
          <w:bCs/>
          <w:sz w:val="24"/>
          <w:szCs w:val="24"/>
        </w:rPr>
        <w:t>, výtluky apod. Jedná se o silnici s autobusovou dopravou a velkou intenzitou ostatní dopravy.</w:t>
      </w:r>
    </w:p>
    <w:p w14:paraId="63500E86" w14:textId="77777777" w:rsidR="002C772A" w:rsidRDefault="002C772A" w:rsidP="001075A5">
      <w:pPr>
        <w:jc w:val="both"/>
        <w:rPr>
          <w:b/>
          <w:sz w:val="24"/>
          <w:szCs w:val="24"/>
        </w:rPr>
      </w:pPr>
    </w:p>
    <w:p w14:paraId="5E12962F" w14:textId="77777777" w:rsidR="00591BEF" w:rsidRDefault="00591BEF" w:rsidP="001075A5">
      <w:pPr>
        <w:jc w:val="both"/>
        <w:rPr>
          <w:b/>
          <w:sz w:val="24"/>
          <w:szCs w:val="24"/>
        </w:rPr>
      </w:pPr>
    </w:p>
    <w:p w14:paraId="678E5A89" w14:textId="77777777" w:rsidR="00591BEF" w:rsidRDefault="00591BEF" w:rsidP="001075A5">
      <w:pPr>
        <w:jc w:val="both"/>
        <w:rPr>
          <w:b/>
          <w:sz w:val="24"/>
          <w:szCs w:val="24"/>
        </w:rPr>
      </w:pPr>
    </w:p>
    <w:p w14:paraId="660E1098" w14:textId="0A1876B3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FDB967B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2C772A">
        <w:rPr>
          <w:sz w:val="24"/>
          <w:szCs w:val="24"/>
        </w:rPr>
        <w:t>I/27944.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3726BC06" w14:textId="1CED7E0E" w:rsidR="00507563" w:rsidRDefault="00507563" w:rsidP="00507563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povrchu silnice v daném úseku. </w:t>
      </w:r>
      <w:r w:rsidRPr="00B14D7E">
        <w:rPr>
          <w:sz w:val="24"/>
          <w:szCs w:val="24"/>
        </w:rPr>
        <w:t xml:space="preserve">Bude provedena realizace </w:t>
      </w:r>
      <w:r w:rsidRPr="0095739F">
        <w:rPr>
          <w:sz w:val="24"/>
          <w:szCs w:val="24"/>
        </w:rPr>
        <w:t xml:space="preserve">frézování </w:t>
      </w:r>
      <w:r>
        <w:rPr>
          <w:sz w:val="24"/>
          <w:szCs w:val="24"/>
        </w:rPr>
        <w:t>zápichů na začátku a konci úseku</w:t>
      </w:r>
      <w:r w:rsidRPr="0095739F">
        <w:rPr>
          <w:sz w:val="24"/>
          <w:szCs w:val="24"/>
        </w:rPr>
        <w:t xml:space="preserve">, </w:t>
      </w:r>
      <w:r w:rsidRPr="00B14D7E">
        <w:rPr>
          <w:sz w:val="24"/>
          <w:szCs w:val="24"/>
        </w:rPr>
        <w:t xml:space="preserve">vyrovnávka asfaltovým betonem pro ložní vrstvy ACL 16+, 16S </w:t>
      </w:r>
      <w:r>
        <w:rPr>
          <w:sz w:val="24"/>
          <w:szCs w:val="24"/>
        </w:rPr>
        <w:t xml:space="preserve"> </w:t>
      </w:r>
      <w:r w:rsidRPr="00B14D7E">
        <w:rPr>
          <w:sz w:val="24"/>
          <w:szCs w:val="24"/>
        </w:rPr>
        <w:t xml:space="preserve">a asfaltový beton pro obrusné vrstvy ACO 11+, 11S, </w:t>
      </w:r>
      <w:proofErr w:type="spellStart"/>
      <w:r w:rsidRPr="00B14D7E">
        <w:rPr>
          <w:sz w:val="24"/>
          <w:szCs w:val="24"/>
        </w:rPr>
        <w:t>tl</w:t>
      </w:r>
      <w:proofErr w:type="spellEnd"/>
      <w:r w:rsidRPr="00B14D7E">
        <w:rPr>
          <w:sz w:val="24"/>
          <w:szCs w:val="24"/>
        </w:rPr>
        <w:t>. 50mm</w:t>
      </w:r>
      <w:r>
        <w:rPr>
          <w:sz w:val="24"/>
          <w:szCs w:val="24"/>
        </w:rPr>
        <w:t>, včetně spojovacích postřiků,</w:t>
      </w:r>
      <w:r w:rsidRPr="0095739F">
        <w:rPr>
          <w:sz w:val="24"/>
          <w:szCs w:val="24"/>
        </w:rPr>
        <w:t xml:space="preserve"> </w:t>
      </w:r>
      <w:r>
        <w:rPr>
          <w:sz w:val="24"/>
          <w:szCs w:val="24"/>
        </w:rPr>
        <w:t>ošetření spár,</w:t>
      </w:r>
      <w:r w:rsidR="00AB17D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hloubení příkopů, </w:t>
      </w:r>
      <w:r w:rsidRPr="0095739F">
        <w:rPr>
          <w:sz w:val="24"/>
          <w:szCs w:val="24"/>
        </w:rPr>
        <w:t>odstranění navýšených  krajnic</w:t>
      </w:r>
      <w:r w:rsidRPr="00DA073E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Pr="0095739F">
        <w:rPr>
          <w:sz w:val="24"/>
          <w:szCs w:val="24"/>
        </w:rPr>
        <w:t xml:space="preserve"> zřízení nových</w:t>
      </w:r>
      <w:r>
        <w:rPr>
          <w:sz w:val="24"/>
          <w:szCs w:val="24"/>
        </w:rPr>
        <w:t xml:space="preserve"> z R-materiálu. Dále</w:t>
      </w:r>
      <w:r w:rsidRPr="0095739F">
        <w:rPr>
          <w:sz w:val="24"/>
          <w:szCs w:val="24"/>
        </w:rPr>
        <w:t xml:space="preserve"> </w:t>
      </w:r>
      <w:r w:rsidR="00EB3DC5">
        <w:rPr>
          <w:sz w:val="24"/>
          <w:szCs w:val="24"/>
        </w:rPr>
        <w:t xml:space="preserve">úprava uličních </w:t>
      </w:r>
      <w:r w:rsidR="005E6922">
        <w:rPr>
          <w:sz w:val="24"/>
          <w:szCs w:val="24"/>
        </w:rPr>
        <w:t xml:space="preserve">znaků a </w:t>
      </w:r>
      <w:r w:rsidRPr="0095739F">
        <w:rPr>
          <w:sz w:val="24"/>
          <w:szCs w:val="24"/>
        </w:rPr>
        <w:t xml:space="preserve">zřízení VDZ </w:t>
      </w:r>
      <w:r>
        <w:rPr>
          <w:sz w:val="24"/>
          <w:szCs w:val="24"/>
        </w:rPr>
        <w:t xml:space="preserve">barva </w:t>
      </w:r>
      <w:r w:rsidRPr="0095739F">
        <w:rPr>
          <w:sz w:val="24"/>
          <w:szCs w:val="24"/>
        </w:rPr>
        <w:t>(vodící proužky</w:t>
      </w:r>
      <w:r>
        <w:rPr>
          <w:sz w:val="24"/>
          <w:szCs w:val="24"/>
        </w:rPr>
        <w:t xml:space="preserve"> 12,5cm</w:t>
      </w:r>
      <w:r w:rsidRPr="0095739F">
        <w:rPr>
          <w:sz w:val="24"/>
          <w:szCs w:val="24"/>
        </w:rPr>
        <w:t>)</w:t>
      </w:r>
      <w:r>
        <w:rPr>
          <w:sz w:val="24"/>
          <w:szCs w:val="24"/>
        </w:rPr>
        <w:t>.</w:t>
      </w:r>
      <w:r w:rsidRPr="0095739F">
        <w:rPr>
          <w:sz w:val="24"/>
          <w:szCs w:val="24"/>
        </w:rPr>
        <w:t xml:space="preserve"> </w:t>
      </w:r>
      <w:r>
        <w:rPr>
          <w:sz w:val="24"/>
          <w:szCs w:val="24"/>
        </w:rPr>
        <w:t>Předpokládá se úplná uzavírka.</w:t>
      </w:r>
    </w:p>
    <w:p w14:paraId="222C6BC6" w14:textId="2AAADCA0" w:rsidR="00D46472" w:rsidRDefault="002F29D8" w:rsidP="00D46472">
      <w:pPr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D46472" w:rsidRPr="000C7B06">
        <w:rPr>
          <w:sz w:val="24"/>
          <w:szCs w:val="24"/>
        </w:rPr>
        <w:t>oučástí stavby je návrh, projednání a realizace DIO.</w:t>
      </w:r>
    </w:p>
    <w:p w14:paraId="7BDE30A8" w14:textId="7EA6D782" w:rsidR="009652BF" w:rsidRPr="009652BF" w:rsidRDefault="00D46472" w:rsidP="009652BF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="009652BF" w:rsidRPr="009652BF">
        <w:rPr>
          <w:sz w:val="24"/>
          <w:szCs w:val="24"/>
        </w:rPr>
        <w:t xml:space="preserve">, odpady budou likvidovány v souladu s platnou legislativou. </w:t>
      </w:r>
    </w:p>
    <w:p w14:paraId="4358BD5B" w14:textId="77777777" w:rsidR="00952777" w:rsidRDefault="00952777" w:rsidP="00952777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0A4167F" w14:textId="26FECBEC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B01B96">
        <w:rPr>
          <w:sz w:val="24"/>
          <w:szCs w:val="24"/>
        </w:rPr>
        <w:t>202</w:t>
      </w:r>
      <w:r w:rsidR="00B01B96" w:rsidRPr="00B01B96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–  předpoklad </w:t>
      </w:r>
      <w:r w:rsidR="00AB17DA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F35C4C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85DD588" w14:textId="57A398C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AD500B" w:rsidRPr="00C73E72">
        <w:rPr>
          <w:sz w:val="24"/>
          <w:szCs w:val="24"/>
        </w:rPr>
        <w:t>Škody po zimě 2024 JÚ 10068</w:t>
      </w:r>
      <w:r w:rsidRPr="00C73E72">
        <w:rPr>
          <w:sz w:val="24"/>
          <w:szCs w:val="24"/>
        </w:rPr>
        <w:t xml:space="preserve"> 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22FB9AFA" w14:textId="64AA757A" w:rsidR="006D3FD4" w:rsidRPr="006D3FD4" w:rsidRDefault="009D115E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5674F5A3" w14:textId="77777777" w:rsidR="00E36655" w:rsidRDefault="00E36655" w:rsidP="00A500AD">
      <w:pPr>
        <w:pStyle w:val="Zkladntext"/>
        <w:rPr>
          <w:b/>
          <w:sz w:val="24"/>
          <w:szCs w:val="24"/>
        </w:rPr>
      </w:pPr>
    </w:p>
    <w:p w14:paraId="197669C2" w14:textId="566AB37F" w:rsidR="007748C9" w:rsidRPr="00A500AD" w:rsidRDefault="007748C9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D55B1A">
        <w:rPr>
          <w:rFonts w:ascii="Arial" w:hAnsi="Arial"/>
        </w:rPr>
        <w:br w:type="textWrapping" w:clear="all"/>
      </w:r>
    </w:p>
    <w:p w14:paraId="541C39F9" w14:textId="0B58AB18" w:rsidR="00770E90" w:rsidRDefault="00B77508" w:rsidP="00311852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78AB9A3A" wp14:editId="4D4FD985">
            <wp:extent cx="5395595" cy="4048125"/>
            <wp:effectExtent l="0" t="0" r="0" b="9525"/>
            <wp:docPr id="1764134495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595" cy="4048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7A6569" w14:textId="149AE48F" w:rsidR="00547EA5" w:rsidRDefault="00547EA5" w:rsidP="007748C9">
      <w:pPr>
        <w:jc w:val="both"/>
        <w:rPr>
          <w:b/>
          <w:sz w:val="24"/>
          <w:szCs w:val="24"/>
        </w:rPr>
      </w:pPr>
    </w:p>
    <w:p w14:paraId="76CAB3DB" w14:textId="51C913FA" w:rsidR="00984F50" w:rsidRDefault="00C728D5" w:rsidP="004056AE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6CC4A3D8" wp14:editId="2799C937">
            <wp:extent cx="5657850" cy="4243070"/>
            <wp:effectExtent l="0" t="0" r="0" b="5080"/>
            <wp:docPr id="163564359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243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373335" w14:textId="65A1A982" w:rsidR="00547EA5" w:rsidRDefault="00547EA5" w:rsidP="007748C9">
      <w:pPr>
        <w:jc w:val="both"/>
        <w:rPr>
          <w:b/>
          <w:sz w:val="24"/>
          <w:szCs w:val="24"/>
        </w:rPr>
      </w:pPr>
    </w:p>
    <w:p w14:paraId="3D06E455" w14:textId="1BCA2813" w:rsidR="00622D0C" w:rsidRDefault="00622D0C" w:rsidP="00474A1C">
      <w:pPr>
        <w:jc w:val="center"/>
        <w:rPr>
          <w:b/>
          <w:sz w:val="24"/>
          <w:szCs w:val="24"/>
        </w:rPr>
      </w:pPr>
    </w:p>
    <w:p w14:paraId="2F4530F9" w14:textId="345DBEAC" w:rsidR="001B17AD" w:rsidRDefault="001B17AD" w:rsidP="007748C9">
      <w:pPr>
        <w:jc w:val="both"/>
        <w:rPr>
          <w:b/>
          <w:sz w:val="24"/>
          <w:szCs w:val="24"/>
        </w:rPr>
      </w:pPr>
    </w:p>
    <w:p w14:paraId="6D4DC9F0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46D07511" w14:textId="77777777" w:rsidR="007567ED" w:rsidRDefault="007567ED" w:rsidP="007748C9">
      <w:pPr>
        <w:jc w:val="both"/>
        <w:rPr>
          <w:b/>
          <w:sz w:val="24"/>
          <w:szCs w:val="24"/>
        </w:rPr>
      </w:pP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50B22DE9" w14:textId="77777777" w:rsidR="001C62C4" w:rsidRPr="001D3C1D" w:rsidRDefault="001C62C4" w:rsidP="001C62C4">
      <w:p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Ing.MilanBláha</w:t>
      </w:r>
      <w:proofErr w:type="spellEnd"/>
      <w:r w:rsidRPr="001D3C1D">
        <w:rPr>
          <w:sz w:val="24"/>
          <w:szCs w:val="24"/>
        </w:rPr>
        <w:t>, provozní cestmistr, tel: 736 623 7</w:t>
      </w:r>
      <w:r>
        <w:rPr>
          <w:sz w:val="24"/>
          <w:szCs w:val="24"/>
        </w:rPr>
        <w:t>3</w:t>
      </w:r>
      <w:r w:rsidRPr="001D3C1D">
        <w:rPr>
          <w:sz w:val="24"/>
          <w:szCs w:val="24"/>
        </w:rPr>
        <w:t xml:space="preserve">1, email: </w:t>
      </w:r>
      <w:hyperlink r:id="rId11" w:history="1">
        <w:r w:rsidRPr="004E273E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0E75AD31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7567ED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045253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FDF9CE" w14:textId="77777777" w:rsidR="00045253" w:rsidRDefault="00045253">
      <w:r>
        <w:separator/>
      </w:r>
    </w:p>
  </w:endnote>
  <w:endnote w:type="continuationSeparator" w:id="0">
    <w:p w14:paraId="797958CF" w14:textId="77777777" w:rsidR="00045253" w:rsidRDefault="00045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466BC2" w14:textId="77777777" w:rsidR="00045253" w:rsidRDefault="00045253">
      <w:r>
        <w:separator/>
      </w:r>
    </w:p>
  </w:footnote>
  <w:footnote w:type="continuationSeparator" w:id="0">
    <w:p w14:paraId="642B76FF" w14:textId="77777777" w:rsidR="00045253" w:rsidRDefault="000452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.2pt;height:35.45pt">
          <v:imagedata r:id="rId1" o:title=""/>
        </v:shape>
        <o:OLEObject Type="Embed" ProgID="MSPhotoEd.3" ShapeID="_x0000_i1025" DrawAspect="Content" ObjectID="_1772421820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mirrorMargin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1AC6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5253"/>
    <w:rsid w:val="00046972"/>
    <w:rsid w:val="00047364"/>
    <w:rsid w:val="000479F9"/>
    <w:rsid w:val="00047C11"/>
    <w:rsid w:val="0006137F"/>
    <w:rsid w:val="00070F17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7B02"/>
    <w:rsid w:val="000F3341"/>
    <w:rsid w:val="000F3502"/>
    <w:rsid w:val="000F4128"/>
    <w:rsid w:val="000F5BA7"/>
    <w:rsid w:val="0010006D"/>
    <w:rsid w:val="001000D5"/>
    <w:rsid w:val="00100375"/>
    <w:rsid w:val="001034E3"/>
    <w:rsid w:val="00106B1C"/>
    <w:rsid w:val="001075A5"/>
    <w:rsid w:val="0011147C"/>
    <w:rsid w:val="00111A3C"/>
    <w:rsid w:val="0011388A"/>
    <w:rsid w:val="00115AC1"/>
    <w:rsid w:val="00122637"/>
    <w:rsid w:val="00135344"/>
    <w:rsid w:val="0013578E"/>
    <w:rsid w:val="00136D5E"/>
    <w:rsid w:val="00154440"/>
    <w:rsid w:val="00154820"/>
    <w:rsid w:val="00154B47"/>
    <w:rsid w:val="00193784"/>
    <w:rsid w:val="001B17AD"/>
    <w:rsid w:val="001B1ED8"/>
    <w:rsid w:val="001B5039"/>
    <w:rsid w:val="001C0200"/>
    <w:rsid w:val="001C4A88"/>
    <w:rsid w:val="001C62C4"/>
    <w:rsid w:val="001D2C97"/>
    <w:rsid w:val="001D39F9"/>
    <w:rsid w:val="001D3A3F"/>
    <w:rsid w:val="001D3C1D"/>
    <w:rsid w:val="001D5040"/>
    <w:rsid w:val="001E2C25"/>
    <w:rsid w:val="001E4D37"/>
    <w:rsid w:val="001F10B2"/>
    <w:rsid w:val="001F5286"/>
    <w:rsid w:val="00212DCB"/>
    <w:rsid w:val="0021625D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66FF2"/>
    <w:rsid w:val="00274721"/>
    <w:rsid w:val="002766F2"/>
    <w:rsid w:val="00280173"/>
    <w:rsid w:val="002845A9"/>
    <w:rsid w:val="00286869"/>
    <w:rsid w:val="00290151"/>
    <w:rsid w:val="00290DD0"/>
    <w:rsid w:val="00295E76"/>
    <w:rsid w:val="0029745F"/>
    <w:rsid w:val="002979E1"/>
    <w:rsid w:val="00297E6F"/>
    <w:rsid w:val="002A5EF1"/>
    <w:rsid w:val="002B1416"/>
    <w:rsid w:val="002C772A"/>
    <w:rsid w:val="002E03D5"/>
    <w:rsid w:val="002F237C"/>
    <w:rsid w:val="002F29D8"/>
    <w:rsid w:val="00301838"/>
    <w:rsid w:val="00301D64"/>
    <w:rsid w:val="003056A5"/>
    <w:rsid w:val="00311852"/>
    <w:rsid w:val="00315694"/>
    <w:rsid w:val="00324059"/>
    <w:rsid w:val="00330CCD"/>
    <w:rsid w:val="00334FDC"/>
    <w:rsid w:val="00340320"/>
    <w:rsid w:val="00343E01"/>
    <w:rsid w:val="00345B9E"/>
    <w:rsid w:val="003462DB"/>
    <w:rsid w:val="003472F3"/>
    <w:rsid w:val="00347F9F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6F99"/>
    <w:rsid w:val="00387BCB"/>
    <w:rsid w:val="00394CDC"/>
    <w:rsid w:val="003A50BB"/>
    <w:rsid w:val="003B3C2B"/>
    <w:rsid w:val="003B65A9"/>
    <w:rsid w:val="003D2CE4"/>
    <w:rsid w:val="003D6CBA"/>
    <w:rsid w:val="003D6D35"/>
    <w:rsid w:val="003D7035"/>
    <w:rsid w:val="003D70C7"/>
    <w:rsid w:val="003E0721"/>
    <w:rsid w:val="003F3190"/>
    <w:rsid w:val="003F386D"/>
    <w:rsid w:val="00402A9D"/>
    <w:rsid w:val="004056AE"/>
    <w:rsid w:val="00430DE7"/>
    <w:rsid w:val="0043508B"/>
    <w:rsid w:val="00435477"/>
    <w:rsid w:val="004429D0"/>
    <w:rsid w:val="00446BD7"/>
    <w:rsid w:val="004516E7"/>
    <w:rsid w:val="00453044"/>
    <w:rsid w:val="00456892"/>
    <w:rsid w:val="004628B8"/>
    <w:rsid w:val="00463CD7"/>
    <w:rsid w:val="00464B57"/>
    <w:rsid w:val="00466026"/>
    <w:rsid w:val="004734B7"/>
    <w:rsid w:val="00474A1C"/>
    <w:rsid w:val="0047704F"/>
    <w:rsid w:val="004858C1"/>
    <w:rsid w:val="00495E8F"/>
    <w:rsid w:val="00497A88"/>
    <w:rsid w:val="004A7ED8"/>
    <w:rsid w:val="004B4753"/>
    <w:rsid w:val="004C1D60"/>
    <w:rsid w:val="004D01CC"/>
    <w:rsid w:val="00500200"/>
    <w:rsid w:val="00500332"/>
    <w:rsid w:val="00507563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825C9"/>
    <w:rsid w:val="00591BEF"/>
    <w:rsid w:val="00594D9C"/>
    <w:rsid w:val="00597395"/>
    <w:rsid w:val="005A40D8"/>
    <w:rsid w:val="005A459E"/>
    <w:rsid w:val="005A5410"/>
    <w:rsid w:val="005C535E"/>
    <w:rsid w:val="005D466A"/>
    <w:rsid w:val="005D473D"/>
    <w:rsid w:val="005E5B94"/>
    <w:rsid w:val="005E6922"/>
    <w:rsid w:val="005F061A"/>
    <w:rsid w:val="00604ABC"/>
    <w:rsid w:val="006117AB"/>
    <w:rsid w:val="00620A2E"/>
    <w:rsid w:val="00622D0C"/>
    <w:rsid w:val="00626B1D"/>
    <w:rsid w:val="00626CF2"/>
    <w:rsid w:val="00633449"/>
    <w:rsid w:val="006337B2"/>
    <w:rsid w:val="0063386A"/>
    <w:rsid w:val="006374CB"/>
    <w:rsid w:val="00660FE2"/>
    <w:rsid w:val="00671B92"/>
    <w:rsid w:val="0067648F"/>
    <w:rsid w:val="0068034A"/>
    <w:rsid w:val="006961DE"/>
    <w:rsid w:val="006A3C4A"/>
    <w:rsid w:val="006B06C6"/>
    <w:rsid w:val="006B49BC"/>
    <w:rsid w:val="006C14F4"/>
    <w:rsid w:val="006C33FA"/>
    <w:rsid w:val="006C6EC2"/>
    <w:rsid w:val="006D3FD4"/>
    <w:rsid w:val="006E74E7"/>
    <w:rsid w:val="006F0DA4"/>
    <w:rsid w:val="006F1678"/>
    <w:rsid w:val="006F4635"/>
    <w:rsid w:val="006F5D25"/>
    <w:rsid w:val="006F6E9B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33B05"/>
    <w:rsid w:val="00741C84"/>
    <w:rsid w:val="0074505D"/>
    <w:rsid w:val="00746FC1"/>
    <w:rsid w:val="007567ED"/>
    <w:rsid w:val="00757F47"/>
    <w:rsid w:val="007669D3"/>
    <w:rsid w:val="007675D8"/>
    <w:rsid w:val="00770E90"/>
    <w:rsid w:val="007748C9"/>
    <w:rsid w:val="007755CC"/>
    <w:rsid w:val="00786FAB"/>
    <w:rsid w:val="00790726"/>
    <w:rsid w:val="0079673D"/>
    <w:rsid w:val="007A1E01"/>
    <w:rsid w:val="007B05DC"/>
    <w:rsid w:val="007B0B1A"/>
    <w:rsid w:val="007C0E1D"/>
    <w:rsid w:val="007C1C14"/>
    <w:rsid w:val="007C25AA"/>
    <w:rsid w:val="007C33B8"/>
    <w:rsid w:val="007C5664"/>
    <w:rsid w:val="007C585C"/>
    <w:rsid w:val="007C7FFC"/>
    <w:rsid w:val="007D1E52"/>
    <w:rsid w:val="007D78E8"/>
    <w:rsid w:val="007F2E3E"/>
    <w:rsid w:val="00801FBD"/>
    <w:rsid w:val="00817ECC"/>
    <w:rsid w:val="00821A4D"/>
    <w:rsid w:val="00830510"/>
    <w:rsid w:val="00842112"/>
    <w:rsid w:val="00844AE5"/>
    <w:rsid w:val="00846A0C"/>
    <w:rsid w:val="008766AF"/>
    <w:rsid w:val="00882CD6"/>
    <w:rsid w:val="00883EA3"/>
    <w:rsid w:val="0088665C"/>
    <w:rsid w:val="008900F9"/>
    <w:rsid w:val="008A28F1"/>
    <w:rsid w:val="008A61F4"/>
    <w:rsid w:val="008B0BF1"/>
    <w:rsid w:val="008B501C"/>
    <w:rsid w:val="008C04E6"/>
    <w:rsid w:val="008C66CA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457AD"/>
    <w:rsid w:val="009461DB"/>
    <w:rsid w:val="0094649F"/>
    <w:rsid w:val="009521F0"/>
    <w:rsid w:val="00952777"/>
    <w:rsid w:val="00956597"/>
    <w:rsid w:val="0095739F"/>
    <w:rsid w:val="00961A7B"/>
    <w:rsid w:val="009652BF"/>
    <w:rsid w:val="00970F4A"/>
    <w:rsid w:val="009760BF"/>
    <w:rsid w:val="00984F50"/>
    <w:rsid w:val="00992A5F"/>
    <w:rsid w:val="00994D34"/>
    <w:rsid w:val="009A2EC6"/>
    <w:rsid w:val="009A2F84"/>
    <w:rsid w:val="009A7022"/>
    <w:rsid w:val="009B09B0"/>
    <w:rsid w:val="009B0C2F"/>
    <w:rsid w:val="009B5777"/>
    <w:rsid w:val="009C2E2C"/>
    <w:rsid w:val="009C518E"/>
    <w:rsid w:val="009D115E"/>
    <w:rsid w:val="009D1710"/>
    <w:rsid w:val="009E34B0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7999"/>
    <w:rsid w:val="00A500AD"/>
    <w:rsid w:val="00A54A97"/>
    <w:rsid w:val="00A576A3"/>
    <w:rsid w:val="00A648D0"/>
    <w:rsid w:val="00A667E6"/>
    <w:rsid w:val="00A72A30"/>
    <w:rsid w:val="00A90A81"/>
    <w:rsid w:val="00A95E47"/>
    <w:rsid w:val="00AA2575"/>
    <w:rsid w:val="00AA3036"/>
    <w:rsid w:val="00AB009C"/>
    <w:rsid w:val="00AB0830"/>
    <w:rsid w:val="00AB17DA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5C58"/>
    <w:rsid w:val="00AD7843"/>
    <w:rsid w:val="00AE3B34"/>
    <w:rsid w:val="00AF13CF"/>
    <w:rsid w:val="00AF1F9A"/>
    <w:rsid w:val="00AF775D"/>
    <w:rsid w:val="00B01B96"/>
    <w:rsid w:val="00B0254F"/>
    <w:rsid w:val="00B04E46"/>
    <w:rsid w:val="00B14D7E"/>
    <w:rsid w:val="00B31390"/>
    <w:rsid w:val="00B33AB0"/>
    <w:rsid w:val="00B33E7E"/>
    <w:rsid w:val="00B42A46"/>
    <w:rsid w:val="00B42D9B"/>
    <w:rsid w:val="00B47CE4"/>
    <w:rsid w:val="00B50D28"/>
    <w:rsid w:val="00B576ED"/>
    <w:rsid w:val="00B621FA"/>
    <w:rsid w:val="00B75C45"/>
    <w:rsid w:val="00B77508"/>
    <w:rsid w:val="00B82328"/>
    <w:rsid w:val="00B84857"/>
    <w:rsid w:val="00B86E0B"/>
    <w:rsid w:val="00B927C8"/>
    <w:rsid w:val="00B93B81"/>
    <w:rsid w:val="00B955B1"/>
    <w:rsid w:val="00BA16D4"/>
    <w:rsid w:val="00BA303A"/>
    <w:rsid w:val="00BA7446"/>
    <w:rsid w:val="00BB3980"/>
    <w:rsid w:val="00BC508E"/>
    <w:rsid w:val="00BD36CE"/>
    <w:rsid w:val="00BD668B"/>
    <w:rsid w:val="00BE09C2"/>
    <w:rsid w:val="00BE1FBA"/>
    <w:rsid w:val="00BF245E"/>
    <w:rsid w:val="00BF634A"/>
    <w:rsid w:val="00C12765"/>
    <w:rsid w:val="00C14DD0"/>
    <w:rsid w:val="00C213CA"/>
    <w:rsid w:val="00C25ED1"/>
    <w:rsid w:val="00C33E21"/>
    <w:rsid w:val="00C3673C"/>
    <w:rsid w:val="00C47F50"/>
    <w:rsid w:val="00C50460"/>
    <w:rsid w:val="00C52AD4"/>
    <w:rsid w:val="00C52D34"/>
    <w:rsid w:val="00C60FEB"/>
    <w:rsid w:val="00C63ECD"/>
    <w:rsid w:val="00C6710F"/>
    <w:rsid w:val="00C728D5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C6828"/>
    <w:rsid w:val="00CE1607"/>
    <w:rsid w:val="00CE6C31"/>
    <w:rsid w:val="00CF325D"/>
    <w:rsid w:val="00CF34E4"/>
    <w:rsid w:val="00CF43EE"/>
    <w:rsid w:val="00CF4808"/>
    <w:rsid w:val="00D034A8"/>
    <w:rsid w:val="00D05266"/>
    <w:rsid w:val="00D073C4"/>
    <w:rsid w:val="00D11625"/>
    <w:rsid w:val="00D11768"/>
    <w:rsid w:val="00D17F27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56762"/>
    <w:rsid w:val="00D61FF8"/>
    <w:rsid w:val="00D64053"/>
    <w:rsid w:val="00D809E7"/>
    <w:rsid w:val="00D861D1"/>
    <w:rsid w:val="00D86B9F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C5914"/>
    <w:rsid w:val="00DD0F55"/>
    <w:rsid w:val="00DD1DD1"/>
    <w:rsid w:val="00DD477F"/>
    <w:rsid w:val="00DD6955"/>
    <w:rsid w:val="00DE16C7"/>
    <w:rsid w:val="00DE348E"/>
    <w:rsid w:val="00DE6A38"/>
    <w:rsid w:val="00DE77C4"/>
    <w:rsid w:val="00DF0B4D"/>
    <w:rsid w:val="00DF2DF9"/>
    <w:rsid w:val="00E04CC1"/>
    <w:rsid w:val="00E07246"/>
    <w:rsid w:val="00E07606"/>
    <w:rsid w:val="00E07617"/>
    <w:rsid w:val="00E230D3"/>
    <w:rsid w:val="00E36655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B3DC5"/>
    <w:rsid w:val="00EB7133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2613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3434E"/>
    <w:rsid w:val="00F35C4C"/>
    <w:rsid w:val="00F45ADB"/>
    <w:rsid w:val="00F47ED0"/>
    <w:rsid w:val="00F545DD"/>
    <w:rsid w:val="00F60775"/>
    <w:rsid w:val="00F64C2E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B4CDC"/>
    <w:rsid w:val="00FB557B"/>
    <w:rsid w:val="00FC1DC2"/>
    <w:rsid w:val="00FC2716"/>
    <w:rsid w:val="00FC51B0"/>
    <w:rsid w:val="00FD2339"/>
    <w:rsid w:val="00FE230E"/>
    <w:rsid w:val="00FE23BD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8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lan.blaha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408</TotalTime>
  <Pages>3</Pages>
  <Words>373</Words>
  <Characters>2545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2913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Pecka Tomáš</cp:lastModifiedBy>
  <cp:revision>309</cp:revision>
  <cp:lastPrinted>2011-01-07T09:39:00Z</cp:lastPrinted>
  <dcterms:created xsi:type="dcterms:W3CDTF">2022-01-31T09:36:00Z</dcterms:created>
  <dcterms:modified xsi:type="dcterms:W3CDTF">2024-03-20T05:37:00Z</dcterms:modified>
</cp:coreProperties>
</file>